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68208" w14:textId="77777777" w:rsidR="001D3A66" w:rsidRPr="00690BA6" w:rsidRDefault="001D3A66" w:rsidP="001D3A6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BAYLLY</w:t>
      </w:r>
      <w:r>
        <w:t xml:space="preserve">     </w:t>
      </w:r>
      <w:proofErr w:type="gramStart"/>
      <w: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3673AD5" w14:textId="77777777" w:rsidR="001D3A66" w:rsidRDefault="001D3A66" w:rsidP="001D3A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A48D39E" w14:textId="77777777" w:rsidR="001D3A66" w:rsidRDefault="001D3A66" w:rsidP="001D3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EB573A" w14:textId="77777777" w:rsidR="001D3A66" w:rsidRDefault="001D3A66" w:rsidP="001D3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7E0518" w14:textId="77777777" w:rsidR="001D3A66" w:rsidRDefault="001D3A66" w:rsidP="001D3A6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369625F6" w14:textId="77777777" w:rsidR="001D3A66" w:rsidRDefault="001D3A66" w:rsidP="001D3A6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93B29B5" w14:textId="77777777" w:rsidR="001D3A66" w:rsidRDefault="001D3A66" w:rsidP="001D3A6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DBBC857" w14:textId="77777777" w:rsidR="001D3A66" w:rsidRDefault="001D3A66" w:rsidP="001D3A6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801854E" w14:textId="77777777" w:rsidR="001D3A66" w:rsidRDefault="001D3A66" w:rsidP="001D3A6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D63B0B2" w14:textId="77777777" w:rsidR="001D3A66" w:rsidRDefault="001D3A66" w:rsidP="001D3A6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11 June 2021</w:t>
      </w:r>
    </w:p>
    <w:p w14:paraId="7C02BCA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81A78" w14:textId="77777777" w:rsidR="001D3A66" w:rsidRDefault="001D3A66" w:rsidP="009139A6">
      <w:r>
        <w:separator/>
      </w:r>
    </w:p>
  </w:endnote>
  <w:endnote w:type="continuationSeparator" w:id="0">
    <w:p w14:paraId="2BF94103" w14:textId="77777777" w:rsidR="001D3A66" w:rsidRDefault="001D3A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2A3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D0C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39C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CB375" w14:textId="77777777" w:rsidR="001D3A66" w:rsidRDefault="001D3A66" w:rsidP="009139A6">
      <w:r>
        <w:separator/>
      </w:r>
    </w:p>
  </w:footnote>
  <w:footnote w:type="continuationSeparator" w:id="0">
    <w:p w14:paraId="789C6E06" w14:textId="77777777" w:rsidR="001D3A66" w:rsidRDefault="001D3A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F3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2DE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28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66"/>
    <w:rsid w:val="000666E0"/>
    <w:rsid w:val="001D3A6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270E2"/>
  <w15:chartTrackingRefBased/>
  <w15:docId w15:val="{411B094A-E166-4D51-BECC-4D2C2DFCC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2021-07-26T19:56:00Z</dcterms:created>
  <dcterms:modified xsi:type="dcterms:W3CDTF">2021-07-26T19:56:00Z</dcterms:modified>
</cp:coreProperties>
</file>